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916D0A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916D0A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916D0A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16D0A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916D0A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916D0A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916D0A" w:rsidRDefault="00916D0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916D0A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16D0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Луговая</w:t>
      </w:r>
    </w:p>
    <w:p w:rsidR="001842E0" w:rsidRPr="00916D0A" w:rsidRDefault="001842E0">
      <w:pPr>
        <w:pStyle w:val="1"/>
        <w:rPr>
          <w:i/>
          <w:iCs/>
          <w:sz w:val="20"/>
          <w:szCs w:val="20"/>
        </w:rPr>
      </w:pPr>
      <w:r w:rsidRPr="00916D0A">
        <w:rPr>
          <w:sz w:val="20"/>
          <w:szCs w:val="20"/>
        </w:rPr>
        <w:t>Протяженность участка –</w:t>
      </w:r>
      <w:r w:rsidRPr="00916D0A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916D0A" w:rsidRPr="00916D0A">
        <w:rPr>
          <w:i/>
          <w:iCs/>
          <w:sz w:val="20"/>
          <w:szCs w:val="20"/>
        </w:rPr>
        <w:t>От 0+0 до 0+729</w:t>
      </w:r>
    </w:p>
    <w:p w:rsidR="001842E0" w:rsidRPr="00916D0A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16D0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16D0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916D0A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40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1504"/>
        <w:gridCol w:w="1428"/>
        <w:gridCol w:w="1020"/>
        <w:gridCol w:w="1428"/>
        <w:gridCol w:w="714"/>
        <w:gridCol w:w="1122"/>
        <w:gridCol w:w="919"/>
        <w:gridCol w:w="918"/>
        <w:gridCol w:w="816"/>
      </w:tblGrid>
      <w:tr w:rsidR="001842E0" w:rsidRPr="00916D0A" w:rsidTr="00970C05">
        <w:trPr>
          <w:trHeight w:val="21"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916D0A" w:rsidTr="00970C05">
        <w:trPr>
          <w:trHeight w:val="21"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0+19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0+53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0+81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0+304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0+440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0+449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0+507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0+655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D0A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D0A" w:rsidRPr="00916D0A" w:rsidRDefault="00916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916D0A" w:rsidTr="00970C05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916D0A" w:rsidP="00916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6D0A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916D0A" w:rsidP="00916D0A">
            <w:pPr>
              <w:rPr>
                <w:rFonts w:ascii="Arial" w:hAnsi="Arial" w:cs="Arial"/>
                <w:sz w:val="20"/>
                <w:szCs w:val="20"/>
              </w:rPr>
            </w:pPr>
            <w:r w:rsidRPr="00916D0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 w:rsidP="00916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6D0A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970C05" w:rsidRDefault="00970C05">
      <w:pPr>
        <w:pStyle w:val="a3"/>
        <w:rPr>
          <w:rFonts w:eastAsia="MS Mincho"/>
        </w:rPr>
      </w:pPr>
    </w:p>
    <w:p w:rsidR="00970C05" w:rsidRPr="00970C05" w:rsidRDefault="00970C05" w:rsidP="00970C0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70C05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970C05" w:rsidRPr="00970C05" w:rsidRDefault="00970C05" w:rsidP="00970C0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Луговая</w:t>
      </w:r>
    </w:p>
    <w:p w:rsidR="00970C05" w:rsidRPr="00970C05" w:rsidRDefault="00970C05" w:rsidP="00970C05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70C05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0+729</w:t>
      </w:r>
    </w:p>
    <w:p w:rsidR="00970C05" w:rsidRPr="00970C05" w:rsidRDefault="00970C05" w:rsidP="00970C05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70C0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970C05" w:rsidRPr="00970C05" w:rsidRDefault="00970C05" w:rsidP="00970C05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81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778"/>
        <w:gridCol w:w="852"/>
        <w:gridCol w:w="1387"/>
        <w:gridCol w:w="1387"/>
        <w:gridCol w:w="2025"/>
        <w:gridCol w:w="1494"/>
        <w:gridCol w:w="1172"/>
      </w:tblGrid>
      <w:tr w:rsidR="00970C05" w:rsidRPr="00970C05" w:rsidTr="00970C05">
        <w:trPr>
          <w:cantSplit/>
          <w:trHeight w:val="21"/>
          <w:tblHeader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70C05" w:rsidRPr="00970C05" w:rsidTr="00970C05">
        <w:trPr>
          <w:trHeight w:val="21"/>
          <w:tblHeader/>
          <w:jc w:val="center"/>
        </w:trPr>
        <w:tc>
          <w:tcPr>
            <w:tcW w:w="7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7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1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970C05" w:rsidRPr="00970C05" w:rsidTr="00970C05">
        <w:trPr>
          <w:trHeight w:val="21"/>
          <w:tblHeader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970C05" w:rsidRPr="00970C05" w:rsidTr="00970C05">
        <w:trPr>
          <w:trHeight w:val="21"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18/18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684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C05" w:rsidRPr="00970C05" w:rsidTr="00970C05">
        <w:trPr>
          <w:trHeight w:val="21"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0+712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18/18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684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970C05" w:rsidRPr="00970C05" w:rsidRDefault="00970C05" w:rsidP="00970C05">
      <w:pPr>
        <w:rPr>
          <w:rFonts w:ascii="Courier New" w:eastAsia="MS Mincho" w:hAnsi="Courier New" w:cs="Courier New"/>
          <w:sz w:val="20"/>
          <w:szCs w:val="20"/>
        </w:rPr>
      </w:pPr>
    </w:p>
    <w:p w:rsidR="00970C05" w:rsidRPr="00970C05" w:rsidRDefault="00970C05" w:rsidP="00970C05">
      <w:pPr>
        <w:rPr>
          <w:rFonts w:ascii="Courier New" w:eastAsia="MS Mincho" w:hAnsi="Courier New" w:cs="Courier New"/>
          <w:sz w:val="20"/>
          <w:szCs w:val="20"/>
        </w:rPr>
      </w:pPr>
    </w:p>
    <w:p w:rsidR="00970C05" w:rsidRPr="00970C05" w:rsidRDefault="00970C05" w:rsidP="00970C0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70C05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970C05" w:rsidRPr="00970C05" w:rsidRDefault="00970C05" w:rsidP="00970C0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Луговая</w:t>
      </w:r>
    </w:p>
    <w:p w:rsidR="00970C05" w:rsidRPr="00970C05" w:rsidRDefault="00970C05" w:rsidP="00970C05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70C05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0+729</w:t>
      </w:r>
    </w:p>
    <w:p w:rsidR="00970C05" w:rsidRPr="00970C05" w:rsidRDefault="00970C05" w:rsidP="00970C05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70C0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70C0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970C05" w:rsidRPr="00970C05" w:rsidRDefault="00970C05" w:rsidP="00970C05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1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40"/>
        <w:gridCol w:w="853"/>
        <w:gridCol w:w="896"/>
        <w:gridCol w:w="1457"/>
        <w:gridCol w:w="1568"/>
        <w:gridCol w:w="2017"/>
        <w:gridCol w:w="1679"/>
      </w:tblGrid>
      <w:tr w:rsidR="00970C05" w:rsidRPr="00970C05" w:rsidTr="00970C05">
        <w:trPr>
          <w:trHeight w:val="23"/>
          <w:tblHeader/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970C05" w:rsidRPr="00970C05" w:rsidTr="00970C05">
        <w:trPr>
          <w:trHeight w:val="23"/>
          <w:tblHeader/>
          <w:jc w:val="center"/>
        </w:trPr>
        <w:tc>
          <w:tcPr>
            <w:tcW w:w="9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8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56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970C05" w:rsidRPr="00970C05" w:rsidTr="00970C05">
        <w:trPr>
          <w:trHeight w:val="23"/>
          <w:tblHeader/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C05" w:rsidRPr="00970C05" w:rsidRDefault="00970C05" w:rsidP="00970C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0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970C05" w:rsidRPr="00970C05" w:rsidTr="00970C05">
        <w:trPr>
          <w:trHeight w:val="23"/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1445,54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C05" w:rsidRPr="00970C05" w:rsidTr="00970C05">
        <w:trPr>
          <w:trHeight w:val="23"/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0+727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722,77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C05" w:rsidRPr="00970C05" w:rsidTr="00970C05">
        <w:trPr>
          <w:trHeight w:val="23"/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0+727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  <w:r w:rsidRPr="00970C05">
              <w:rPr>
                <w:rFonts w:ascii="Arial" w:hAnsi="Arial" w:cs="Arial"/>
                <w:sz w:val="20"/>
                <w:szCs w:val="20"/>
              </w:rPr>
              <w:t>722,77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05" w:rsidRPr="00970C05" w:rsidRDefault="00970C05" w:rsidP="00970C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0C05" w:rsidRPr="00970C05" w:rsidRDefault="00970C05" w:rsidP="00970C05">
      <w:pPr>
        <w:rPr>
          <w:rFonts w:ascii="Courier New" w:eastAsia="MS Mincho" w:hAnsi="Courier New" w:cs="Courier New"/>
          <w:sz w:val="20"/>
          <w:szCs w:val="20"/>
        </w:rPr>
      </w:pPr>
    </w:p>
    <w:p w:rsidR="00970C05" w:rsidRPr="00970C05" w:rsidRDefault="00970C05" w:rsidP="00970C05">
      <w:pPr>
        <w:rPr>
          <w:rFonts w:ascii="Courier New" w:eastAsia="MS Mincho" w:hAnsi="Courier New" w:cs="Courier New"/>
          <w:sz w:val="20"/>
          <w:szCs w:val="20"/>
        </w:rPr>
      </w:pPr>
    </w:p>
    <w:p w:rsidR="00970C05" w:rsidRPr="00916D0A" w:rsidRDefault="00970C05">
      <w:pPr>
        <w:pStyle w:val="a3"/>
        <w:rPr>
          <w:rFonts w:eastAsia="MS Mincho"/>
        </w:rPr>
      </w:pPr>
    </w:p>
    <w:sectPr w:rsidR="00970C05" w:rsidRPr="00916D0A" w:rsidSect="00970C05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916D0A"/>
    <w:rsid w:val="001842E0"/>
    <w:rsid w:val="00215347"/>
    <w:rsid w:val="0046249C"/>
    <w:rsid w:val="00916D0A"/>
    <w:rsid w:val="00970C05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49C"/>
    <w:rPr>
      <w:sz w:val="24"/>
      <w:szCs w:val="24"/>
    </w:rPr>
  </w:style>
  <w:style w:type="paragraph" w:styleId="1">
    <w:name w:val="heading 1"/>
    <w:basedOn w:val="a"/>
    <w:next w:val="a"/>
    <w:qFormat/>
    <w:rsid w:val="0046249C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6249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281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2019-06-09T09:17:00Z</dcterms:created>
  <dcterms:modified xsi:type="dcterms:W3CDTF">2019-06-09T09:17:00Z</dcterms:modified>
</cp:coreProperties>
</file>